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DF994" w14:textId="4E0F5C15" w:rsidR="00BA00AB" w:rsidRDefault="00F901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Ralph SHIRLEY</w:t>
      </w:r>
      <w:r>
        <w:rPr>
          <w:rFonts w:ascii="Times New Roman" w:hAnsi="Times New Roman" w:cs="Times New Roman"/>
          <w:sz w:val="24"/>
          <w:szCs w:val="24"/>
        </w:rPr>
        <w:t xml:space="preserve">     (fl.1420)</w:t>
      </w:r>
    </w:p>
    <w:p w14:paraId="3E4C8060" w14:textId="17E5A830" w:rsidR="00F901E2" w:rsidRDefault="00F901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1ED96" w14:textId="0DB47D85" w:rsidR="00F901E2" w:rsidRDefault="00F901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DE2A34" w14:textId="77777777" w:rsidR="00F901E2" w:rsidRDefault="00F901E2" w:rsidP="00F901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Nottinghamshire and Derbyshire.</w:t>
      </w:r>
    </w:p>
    <w:p w14:paraId="0005ED41" w14:textId="55385CFE" w:rsidR="00F901E2" w:rsidRDefault="00F901E2" w:rsidP="00F901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1413-22 p.2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7E6B7A5A" w14:textId="77777777" w:rsidR="00F901E2" w:rsidRDefault="00F901E2" w:rsidP="00F901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41C12F" w14:textId="77777777" w:rsidR="00F901E2" w:rsidRDefault="00F901E2" w:rsidP="00F901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00B9D" w14:textId="019D24D5" w:rsidR="00F901E2" w:rsidRPr="00F901E2" w:rsidRDefault="00F901E2" w:rsidP="00F901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sectPr w:rsidR="00F901E2" w:rsidRPr="00F901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EBB0E" w14:textId="77777777" w:rsidR="00F901E2" w:rsidRDefault="00F901E2" w:rsidP="009139A6">
      <w:r>
        <w:separator/>
      </w:r>
    </w:p>
  </w:endnote>
  <w:endnote w:type="continuationSeparator" w:id="0">
    <w:p w14:paraId="0920F6C8" w14:textId="77777777" w:rsidR="00F901E2" w:rsidRDefault="00F901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E8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9A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A36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C96E7" w14:textId="77777777" w:rsidR="00F901E2" w:rsidRDefault="00F901E2" w:rsidP="009139A6">
      <w:r>
        <w:separator/>
      </w:r>
    </w:p>
  </w:footnote>
  <w:footnote w:type="continuationSeparator" w:id="0">
    <w:p w14:paraId="5B46C103" w14:textId="77777777" w:rsidR="00F901E2" w:rsidRDefault="00F901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16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0F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8A8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1E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3EA90"/>
  <w15:chartTrackingRefBased/>
  <w15:docId w15:val="{1C35DD8E-425C-4678-A1BB-0EC1DE84B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2021-09-23T19:32:00Z</dcterms:created>
  <dcterms:modified xsi:type="dcterms:W3CDTF">2021-09-23T19:34:00Z</dcterms:modified>
</cp:coreProperties>
</file>